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EB1A79">
        <w:rPr>
          <w:rFonts w:ascii="Corbel" w:hAnsi="Corbel"/>
          <w:i/>
          <w:smallCaps/>
          <w:sz w:val="24"/>
          <w:szCs w:val="24"/>
        </w:rPr>
        <w:t>2023-2026</w:t>
      </w:r>
      <w:bookmarkStart w:id="0" w:name="_GoBack"/>
      <w:bookmarkEnd w:id="0"/>
    </w:p>
    <w:p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</w:t>
      </w:r>
      <w:r w:rsidR="00653AF0">
        <w:rPr>
          <w:rFonts w:ascii="Corbel" w:hAnsi="Corbel"/>
          <w:sz w:val="20"/>
          <w:szCs w:val="20"/>
        </w:rPr>
        <w:t>ok akademicki   2024/2025</w:t>
      </w:r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653A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Socjologia kultury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B169DF" w:rsidRDefault="00EB1A79" w:rsidP="00EB1A7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Instytut Filozofii UR 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169DF" w:rsidRDefault="00EB1A7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B1A79">
              <w:rPr>
                <w:rFonts w:ascii="Corbel" w:hAnsi="Corbel"/>
                <w:b w:val="0"/>
                <w:sz w:val="24"/>
                <w:szCs w:val="24"/>
              </w:rPr>
              <w:t xml:space="preserve">Instytut </w:t>
            </w:r>
            <w:r>
              <w:rPr>
                <w:rFonts w:ascii="Corbel" w:hAnsi="Corbel"/>
                <w:b w:val="0"/>
                <w:sz w:val="24"/>
                <w:szCs w:val="24"/>
              </w:rPr>
              <w:t>Socjologii</w:t>
            </w:r>
            <w:r w:rsidRPr="00EB1A79">
              <w:rPr>
                <w:rFonts w:ascii="Corbel" w:hAnsi="Corbel"/>
                <w:b w:val="0"/>
                <w:sz w:val="24"/>
                <w:szCs w:val="24"/>
              </w:rPr>
              <w:t xml:space="preserve"> UR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169DF" w:rsidRDefault="00653A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653A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653A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653A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653A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2, semestr IV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653A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653A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Jęz. 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EB1A7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B1A79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EB1A7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B1A79">
              <w:rPr>
                <w:rFonts w:ascii="Corbel" w:hAnsi="Corbel"/>
                <w:b w:val="0"/>
                <w:sz w:val="24"/>
                <w:szCs w:val="24"/>
              </w:rPr>
              <w:t>Dominik Porczyński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653A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Dominik Porczyński</w:t>
            </w: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EB1A7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D3D1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D3D1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B169DF" w:rsidRDefault="000D3D1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B169DF" w:rsidRDefault="000D3D1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0D3D1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wyniesiona z przedmiotów Język polski, Historia i Wiedza o społeczeństwie na poziomie szkoły ponadpodstawowej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0D3D1F" w:rsidRPr="00B169DF" w:rsidTr="000D3D1F">
        <w:tc>
          <w:tcPr>
            <w:tcW w:w="851" w:type="dxa"/>
            <w:vAlign w:val="center"/>
          </w:tcPr>
          <w:p w:rsidR="000D3D1F" w:rsidRPr="00B169DF" w:rsidRDefault="000D3D1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0D3D1F" w:rsidRPr="003720E0" w:rsidRDefault="000D3D1F" w:rsidP="00697B4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3720E0">
              <w:rPr>
                <w:rFonts w:ascii="Corbel" w:hAnsi="Corbel"/>
                <w:b w:val="0"/>
                <w:bCs/>
              </w:rPr>
              <w:t>Przekazanie wiedzy na temat socjologii kultury jako ważnego działu socjologii, stosowanych przez nią metod badawczych, jej związków z innymi dziedzinami wiedzy, najważniejszych jej przedstawicieli, najważniejszych problemów, którymi się zajmuje</w:t>
            </w:r>
          </w:p>
        </w:tc>
      </w:tr>
      <w:tr w:rsidR="000D3D1F" w:rsidRPr="00B169DF" w:rsidTr="000D3D1F">
        <w:tc>
          <w:tcPr>
            <w:tcW w:w="851" w:type="dxa"/>
            <w:vAlign w:val="center"/>
          </w:tcPr>
          <w:p w:rsidR="000D3D1F" w:rsidRPr="00B169DF" w:rsidRDefault="000D3D1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0D3D1F" w:rsidRPr="003720E0" w:rsidRDefault="009829D3" w:rsidP="00697B4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</w:rPr>
              <w:t>Przekazanie wiedzy o kulturowych aspektach zjawisk społecznych</w:t>
            </w:r>
          </w:p>
        </w:tc>
      </w:tr>
      <w:tr w:rsidR="000D3D1F" w:rsidRPr="00B169DF" w:rsidTr="000D3D1F">
        <w:tc>
          <w:tcPr>
            <w:tcW w:w="851" w:type="dxa"/>
            <w:vAlign w:val="center"/>
          </w:tcPr>
          <w:p w:rsidR="000D3D1F" w:rsidRPr="00B169DF" w:rsidRDefault="000D3D1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0D3D1F" w:rsidRPr="003720E0" w:rsidRDefault="000D3D1F" w:rsidP="00697B4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3720E0">
              <w:rPr>
                <w:rFonts w:ascii="Corbel" w:hAnsi="Corbel"/>
                <w:b w:val="0"/>
                <w:bCs/>
              </w:rPr>
              <w:t>Wyrobienie umiejętności spoglądania na współczesne życie społeczne przez pryzmat pojęć i teorii socjologicznych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B169DF" w:rsidTr="0071620A">
        <w:tc>
          <w:tcPr>
            <w:tcW w:w="170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D3D1F" w:rsidRPr="00B169DF" w:rsidTr="005E6E85">
        <w:tc>
          <w:tcPr>
            <w:tcW w:w="1701" w:type="dxa"/>
          </w:tcPr>
          <w:p w:rsidR="000D3D1F" w:rsidRPr="00B169DF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0D3D1F" w:rsidRPr="00B169DF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096" w:type="dxa"/>
          </w:tcPr>
          <w:p w:rsidR="000D3D1F" w:rsidRPr="004226DA" w:rsidRDefault="000D3D1F" w:rsidP="00697B4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>Osoba studiująca</w:t>
            </w:r>
            <w:r w:rsidRPr="004226DA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zna i rozumie społeczne aspekty instytucjonalnego i pozainstytucjonalnego przejawiania się zjawisk kulturowych</w:t>
            </w:r>
          </w:p>
        </w:tc>
        <w:tc>
          <w:tcPr>
            <w:tcW w:w="1873" w:type="dxa"/>
          </w:tcPr>
          <w:p w:rsidR="000D3D1F" w:rsidRPr="009C54AE" w:rsidRDefault="000D3D1F" w:rsidP="00697B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0D3D1F" w:rsidRPr="00B169DF" w:rsidTr="005E6E85">
        <w:tc>
          <w:tcPr>
            <w:tcW w:w="1701" w:type="dxa"/>
          </w:tcPr>
          <w:p w:rsidR="000D3D1F" w:rsidRPr="00B169DF" w:rsidRDefault="000D3D1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0D3D1F" w:rsidRPr="004226DA" w:rsidRDefault="000D3D1F" w:rsidP="00697B4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>Osoba studiująca</w:t>
            </w:r>
            <w:r w:rsidRPr="004226DA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zna i rozumie lokalne, regionalne, państwowo-narodowe i globalne </w:t>
            </w: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>powiązania między różnymi przejawami pozainstytucjonalnych lub instytucjonalnych zjawisk kulturowych</w:t>
            </w:r>
          </w:p>
        </w:tc>
        <w:tc>
          <w:tcPr>
            <w:tcW w:w="1873" w:type="dxa"/>
          </w:tcPr>
          <w:p w:rsidR="000D3D1F" w:rsidRPr="009C54AE" w:rsidRDefault="000D3D1F" w:rsidP="00697B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</w:tc>
      </w:tr>
      <w:tr w:rsidR="000D3D1F" w:rsidRPr="00B169DF" w:rsidTr="005E6E85">
        <w:tc>
          <w:tcPr>
            <w:tcW w:w="1701" w:type="dxa"/>
          </w:tcPr>
          <w:p w:rsidR="000D3D1F" w:rsidRPr="00B169DF" w:rsidRDefault="000D3D1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9829D3"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  <w:tc>
          <w:tcPr>
            <w:tcW w:w="6096" w:type="dxa"/>
          </w:tcPr>
          <w:p w:rsidR="000D3D1F" w:rsidRPr="004226DA" w:rsidRDefault="000D3D1F" w:rsidP="00697B4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>Osoba studiująca</w:t>
            </w:r>
            <w:r w:rsidRPr="004226DA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zna i rozumie </w:t>
            </w: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>wzajemne warunkowanie się przemian społecznych i kulturowych w różnych okresach historycznych</w:t>
            </w:r>
          </w:p>
        </w:tc>
        <w:tc>
          <w:tcPr>
            <w:tcW w:w="1873" w:type="dxa"/>
          </w:tcPr>
          <w:p w:rsidR="000D3D1F" w:rsidRPr="009C54AE" w:rsidRDefault="000D3D1F" w:rsidP="00697B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K_W11</w:t>
            </w:r>
          </w:p>
        </w:tc>
      </w:tr>
      <w:tr w:rsidR="000D3D1F" w:rsidRPr="00B169DF" w:rsidTr="005E6E85">
        <w:tc>
          <w:tcPr>
            <w:tcW w:w="1701" w:type="dxa"/>
          </w:tcPr>
          <w:p w:rsidR="000D3D1F" w:rsidRPr="00B169DF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0D3D1F" w:rsidRPr="004226DA" w:rsidRDefault="000D3D1F" w:rsidP="00697B4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>Osoba studiująca</w:t>
            </w:r>
            <w:r w:rsidRPr="004226DA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zna i rozumie </w:t>
            </w: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>znaczenie norm, wartości, wierzeń i praktyk w reprodukowaniu struktur i instytucji społecznych</w:t>
            </w:r>
          </w:p>
        </w:tc>
        <w:tc>
          <w:tcPr>
            <w:tcW w:w="1873" w:type="dxa"/>
          </w:tcPr>
          <w:p w:rsidR="000D3D1F" w:rsidRPr="009C54AE" w:rsidRDefault="000D3D1F" w:rsidP="00697B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K_W12</w:t>
            </w:r>
          </w:p>
        </w:tc>
      </w:tr>
      <w:tr w:rsidR="000D3D1F" w:rsidRPr="00B169DF" w:rsidTr="005E6E85">
        <w:tc>
          <w:tcPr>
            <w:tcW w:w="1701" w:type="dxa"/>
          </w:tcPr>
          <w:p w:rsidR="000D3D1F" w:rsidRPr="00B169DF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0D3D1F" w:rsidRPr="00B169DF" w:rsidRDefault="000D3D1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Osoba studiująca potrafi interpretować zjawiska kultury odnosząc się do teorii socjologicznej</w:t>
            </w:r>
          </w:p>
        </w:tc>
        <w:tc>
          <w:tcPr>
            <w:tcW w:w="1873" w:type="dxa"/>
          </w:tcPr>
          <w:p w:rsidR="000D3D1F" w:rsidRPr="009C54AE" w:rsidRDefault="000D3D1F" w:rsidP="00697B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  <w:r w:rsidR="009829D3">
              <w:rPr>
                <w:rFonts w:ascii="Corbel" w:hAnsi="Corbel"/>
                <w:b w:val="0"/>
                <w:smallCaps w:val="0"/>
                <w:szCs w:val="24"/>
              </w:rPr>
              <w:t>, K_U11</w:t>
            </w:r>
          </w:p>
        </w:tc>
      </w:tr>
      <w:tr w:rsidR="000D3D1F" w:rsidRPr="00B169DF" w:rsidTr="005E6E85">
        <w:tc>
          <w:tcPr>
            <w:tcW w:w="1701" w:type="dxa"/>
          </w:tcPr>
          <w:p w:rsidR="000D3D1F" w:rsidRPr="00B169DF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0D3D1F" w:rsidRPr="00B169DF" w:rsidRDefault="000D3D1F" w:rsidP="000D3D1F">
            <w:pPr>
              <w:pStyle w:val="Punktygwne"/>
              <w:tabs>
                <w:tab w:val="left" w:pos="102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Osoba studiująca potrafi ocenić jakość pracy naukowej swojej i innych osób</w:t>
            </w:r>
          </w:p>
        </w:tc>
        <w:tc>
          <w:tcPr>
            <w:tcW w:w="1873" w:type="dxa"/>
          </w:tcPr>
          <w:p w:rsidR="000D3D1F" w:rsidRPr="009C54AE" w:rsidRDefault="000D3D1F" w:rsidP="00697B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K_U12</w:t>
            </w:r>
          </w:p>
        </w:tc>
      </w:tr>
      <w:tr w:rsidR="000D3D1F" w:rsidRPr="00B169DF" w:rsidTr="005E6E85">
        <w:tc>
          <w:tcPr>
            <w:tcW w:w="1701" w:type="dxa"/>
          </w:tcPr>
          <w:p w:rsidR="000D3D1F" w:rsidRPr="00B169DF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0D3D1F" w:rsidRPr="00B169DF" w:rsidRDefault="000D3D1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Osoba studiująca potrafi odnaleźć potrzebną literaturę z zakresu socjologii kultury i ocenić jej przydatność do własnej pracy naukowej</w:t>
            </w:r>
          </w:p>
        </w:tc>
        <w:tc>
          <w:tcPr>
            <w:tcW w:w="1873" w:type="dxa"/>
          </w:tcPr>
          <w:p w:rsidR="000D3D1F" w:rsidRPr="009C54AE" w:rsidRDefault="000D3D1F" w:rsidP="00697B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K_U13</w:t>
            </w:r>
          </w:p>
        </w:tc>
      </w:tr>
      <w:tr w:rsidR="000D3D1F" w:rsidRPr="00B169DF" w:rsidTr="005E6E85">
        <w:tc>
          <w:tcPr>
            <w:tcW w:w="1701" w:type="dxa"/>
          </w:tcPr>
          <w:p w:rsidR="000D3D1F" w:rsidRPr="00B169DF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:rsidR="000D3D1F" w:rsidRPr="00B169DF" w:rsidRDefault="000D3D1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Osoba studiująca jest gotowa do wykorzystania swojej wiedzy z zakresu socjologii kultury do organizacji działań na rzecz kultury</w:t>
            </w:r>
          </w:p>
        </w:tc>
        <w:tc>
          <w:tcPr>
            <w:tcW w:w="1873" w:type="dxa"/>
          </w:tcPr>
          <w:p w:rsidR="000D3D1F" w:rsidRPr="009C54AE" w:rsidRDefault="000D3D1F" w:rsidP="00697B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  <w:tr w:rsidR="000D3D1F" w:rsidRPr="00B169DF" w:rsidTr="005E6E85">
        <w:tc>
          <w:tcPr>
            <w:tcW w:w="1701" w:type="dxa"/>
          </w:tcPr>
          <w:p w:rsidR="000D3D1F" w:rsidRPr="00B169DF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:rsidR="000D3D1F" w:rsidRPr="00B169DF" w:rsidRDefault="000D3D1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Osoba studiująca jest gotowa do uznania wpływu społeczeństwa na komunikację międzykulturową</w:t>
            </w:r>
          </w:p>
        </w:tc>
        <w:tc>
          <w:tcPr>
            <w:tcW w:w="1873" w:type="dxa"/>
          </w:tcPr>
          <w:p w:rsidR="000D3D1F" w:rsidRPr="009C54AE" w:rsidRDefault="000D3D1F" w:rsidP="00697B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  <w:tr w:rsidR="000D3D1F" w:rsidRPr="00B169DF" w:rsidTr="005E6E85">
        <w:tc>
          <w:tcPr>
            <w:tcW w:w="1701" w:type="dxa"/>
          </w:tcPr>
          <w:p w:rsidR="000D3D1F" w:rsidRPr="00B169DF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6" w:type="dxa"/>
          </w:tcPr>
          <w:p w:rsidR="000D3D1F" w:rsidRPr="00B169DF" w:rsidRDefault="000D3D1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Osoba studiująca jest gotowa do uznania swojej odpowiedzialności, jako osoby będącej członkiem społeczeństwa, za zachowanie dziedzictwa kulturowego</w:t>
            </w:r>
          </w:p>
        </w:tc>
        <w:tc>
          <w:tcPr>
            <w:tcW w:w="1873" w:type="dxa"/>
          </w:tcPr>
          <w:p w:rsidR="000D3D1F" w:rsidRPr="009C54AE" w:rsidRDefault="000D3D1F" w:rsidP="00697B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K_K06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829D3" w:rsidRPr="00B169DF" w:rsidTr="00923D7D">
        <w:tc>
          <w:tcPr>
            <w:tcW w:w="9639" w:type="dxa"/>
          </w:tcPr>
          <w:p w:rsidR="009829D3" w:rsidRPr="009C54AE" w:rsidRDefault="009829D3" w:rsidP="00697B4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Socjologia jako dyscyplina naukowa i jej miejsce wśród innych nauk o kulturze</w:t>
            </w:r>
          </w:p>
        </w:tc>
      </w:tr>
      <w:tr w:rsidR="009829D3" w:rsidRPr="00B169DF" w:rsidTr="00923D7D">
        <w:tc>
          <w:tcPr>
            <w:tcW w:w="9639" w:type="dxa"/>
          </w:tcPr>
          <w:p w:rsidR="009829D3" w:rsidRPr="009C54AE" w:rsidRDefault="009829D3" w:rsidP="00697B4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Metodologiczne aspekty socjologicznego badania kultury</w:t>
            </w:r>
          </w:p>
        </w:tc>
      </w:tr>
      <w:tr w:rsidR="009829D3" w:rsidRPr="00B169DF" w:rsidTr="00923D7D">
        <w:tc>
          <w:tcPr>
            <w:tcW w:w="9639" w:type="dxa"/>
          </w:tcPr>
          <w:p w:rsidR="009829D3" w:rsidRPr="009C54AE" w:rsidRDefault="009829D3" w:rsidP="00697B4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Kultura jako przedmiot badań socjologii: od podejścia wąskiego do poszerzonego pola kultury</w:t>
            </w:r>
          </w:p>
        </w:tc>
      </w:tr>
      <w:tr w:rsidR="009829D3" w:rsidRPr="00B169DF" w:rsidTr="00923D7D">
        <w:tc>
          <w:tcPr>
            <w:tcW w:w="9639" w:type="dxa"/>
          </w:tcPr>
          <w:p w:rsidR="009829D3" w:rsidRDefault="009829D3" w:rsidP="00697B4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Kultura jako odzwierciedlenie społeczeństwa: koncepcje K. Marksa</w:t>
            </w:r>
          </w:p>
        </w:tc>
      </w:tr>
      <w:tr w:rsidR="009829D3" w:rsidRPr="00B169DF" w:rsidTr="00923D7D">
        <w:tc>
          <w:tcPr>
            <w:tcW w:w="9639" w:type="dxa"/>
          </w:tcPr>
          <w:p w:rsidR="009829D3" w:rsidRDefault="009829D3" w:rsidP="00697B4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Społeczeństwo jako odzwierciedlenie kultury: koncepcje E. Durkheima i M. Webera</w:t>
            </w:r>
          </w:p>
        </w:tc>
      </w:tr>
      <w:tr w:rsidR="009829D3" w:rsidRPr="00B169DF" w:rsidTr="00923D7D">
        <w:tc>
          <w:tcPr>
            <w:tcW w:w="9639" w:type="dxa"/>
          </w:tcPr>
          <w:p w:rsidR="009829D3" w:rsidRDefault="009829D3" w:rsidP="00697B4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Społeczne wytwarzanie kultury: interakcjonizm symboliczny i światy sztuki</w:t>
            </w:r>
          </w:p>
        </w:tc>
      </w:tr>
      <w:tr w:rsidR="009829D3" w:rsidRPr="00B169DF" w:rsidTr="00923D7D">
        <w:tc>
          <w:tcPr>
            <w:tcW w:w="9639" w:type="dxa"/>
          </w:tcPr>
          <w:p w:rsidR="009829D3" w:rsidRPr="00007DD5" w:rsidRDefault="009829D3" w:rsidP="00697B4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Produkcja, dystrybucja i odbiór kultury</w:t>
            </w:r>
          </w:p>
        </w:tc>
      </w:tr>
      <w:tr w:rsidR="009829D3" w:rsidRPr="00B169DF" w:rsidTr="00923D7D">
        <w:tc>
          <w:tcPr>
            <w:tcW w:w="9639" w:type="dxa"/>
          </w:tcPr>
          <w:p w:rsidR="009829D3" w:rsidRPr="009829D3" w:rsidRDefault="009829D3" w:rsidP="009829D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829D3">
              <w:rPr>
                <w:rFonts w:ascii="Corbel" w:hAnsi="Corbel"/>
                <w:sz w:val="24"/>
                <w:szCs w:val="24"/>
              </w:rPr>
              <w:t>Kultury lokalne i narodowe w procesach globalizacji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829D3" w:rsidRDefault="009829D3" w:rsidP="009829D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Wykład z prezentacją multimedialną</w:t>
      </w: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B169DF" w:rsidTr="00C05F44">
        <w:tc>
          <w:tcPr>
            <w:tcW w:w="1985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="0085747A" w:rsidRPr="009829D3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Zaliczenie ustne</w:t>
            </w:r>
          </w:p>
        </w:tc>
        <w:tc>
          <w:tcPr>
            <w:tcW w:w="2126" w:type="dxa"/>
          </w:tcPr>
          <w:p w:rsidR="0085747A" w:rsidRPr="00B169DF" w:rsidRDefault="009829D3" w:rsidP="009829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9829D3" w:rsidRPr="00B169DF" w:rsidTr="00C05F44">
        <w:tc>
          <w:tcPr>
            <w:tcW w:w="1985" w:type="dxa"/>
          </w:tcPr>
          <w:p w:rsidR="009829D3" w:rsidRPr="00B169DF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</w:tcPr>
          <w:p w:rsidR="009829D3" w:rsidRPr="009829D3" w:rsidRDefault="009829D3" w:rsidP="009829D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46C8">
              <w:rPr>
                <w:rFonts w:ascii="Corbel" w:hAnsi="Corbel"/>
                <w:b w:val="0"/>
                <w:szCs w:val="24"/>
              </w:rPr>
              <w:t>Zaliczenie ustne</w:t>
            </w:r>
          </w:p>
        </w:tc>
        <w:tc>
          <w:tcPr>
            <w:tcW w:w="2126" w:type="dxa"/>
          </w:tcPr>
          <w:p w:rsidR="009829D3" w:rsidRPr="009829D3" w:rsidRDefault="009829D3" w:rsidP="009829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86101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9829D3" w:rsidRPr="00B169DF" w:rsidTr="00C05F44">
        <w:tc>
          <w:tcPr>
            <w:tcW w:w="1985" w:type="dxa"/>
          </w:tcPr>
          <w:p w:rsidR="009829D3" w:rsidRPr="00B169DF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9829D3" w:rsidRPr="009829D3" w:rsidRDefault="009829D3" w:rsidP="009829D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46C8">
              <w:rPr>
                <w:rFonts w:ascii="Corbel" w:hAnsi="Corbel"/>
                <w:b w:val="0"/>
                <w:szCs w:val="24"/>
              </w:rPr>
              <w:t>Zaliczenie ustne</w:t>
            </w:r>
          </w:p>
        </w:tc>
        <w:tc>
          <w:tcPr>
            <w:tcW w:w="2126" w:type="dxa"/>
          </w:tcPr>
          <w:p w:rsidR="009829D3" w:rsidRPr="009829D3" w:rsidRDefault="009829D3" w:rsidP="009829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86101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9829D3" w:rsidRPr="00B169DF" w:rsidTr="00C05F44">
        <w:tc>
          <w:tcPr>
            <w:tcW w:w="1985" w:type="dxa"/>
          </w:tcPr>
          <w:p w:rsidR="009829D3" w:rsidRPr="00B169DF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9829D3" w:rsidRPr="009829D3" w:rsidRDefault="009829D3" w:rsidP="009829D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46C8">
              <w:rPr>
                <w:rFonts w:ascii="Corbel" w:hAnsi="Corbel"/>
                <w:b w:val="0"/>
                <w:szCs w:val="24"/>
              </w:rPr>
              <w:t>Zaliczenie ustne</w:t>
            </w:r>
          </w:p>
        </w:tc>
        <w:tc>
          <w:tcPr>
            <w:tcW w:w="2126" w:type="dxa"/>
          </w:tcPr>
          <w:p w:rsidR="009829D3" w:rsidRPr="009829D3" w:rsidRDefault="009829D3" w:rsidP="009829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86101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9829D3" w:rsidRPr="00B169DF" w:rsidTr="00C05F44">
        <w:tc>
          <w:tcPr>
            <w:tcW w:w="1985" w:type="dxa"/>
          </w:tcPr>
          <w:p w:rsidR="009829D3" w:rsidRPr="00B169DF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9829D3" w:rsidRPr="009829D3" w:rsidRDefault="009829D3" w:rsidP="009829D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46C8">
              <w:rPr>
                <w:rFonts w:ascii="Corbel" w:hAnsi="Corbel"/>
                <w:b w:val="0"/>
                <w:szCs w:val="24"/>
              </w:rPr>
              <w:t>Zaliczenie ustne</w:t>
            </w:r>
          </w:p>
        </w:tc>
        <w:tc>
          <w:tcPr>
            <w:tcW w:w="2126" w:type="dxa"/>
          </w:tcPr>
          <w:p w:rsidR="009829D3" w:rsidRPr="009829D3" w:rsidRDefault="009829D3" w:rsidP="009829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86101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9829D3" w:rsidRPr="00B169DF" w:rsidTr="00C05F44">
        <w:tc>
          <w:tcPr>
            <w:tcW w:w="1985" w:type="dxa"/>
          </w:tcPr>
          <w:p w:rsidR="009829D3" w:rsidRPr="00B169DF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9829D3" w:rsidRPr="009829D3" w:rsidRDefault="009829D3" w:rsidP="009829D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46C8">
              <w:rPr>
                <w:rFonts w:ascii="Corbel" w:hAnsi="Corbel"/>
                <w:b w:val="0"/>
                <w:szCs w:val="24"/>
              </w:rPr>
              <w:t>Zaliczenie ustne</w:t>
            </w:r>
          </w:p>
        </w:tc>
        <w:tc>
          <w:tcPr>
            <w:tcW w:w="2126" w:type="dxa"/>
          </w:tcPr>
          <w:p w:rsidR="009829D3" w:rsidRPr="009829D3" w:rsidRDefault="009829D3" w:rsidP="009829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86101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9829D3" w:rsidRPr="00B169DF" w:rsidTr="00C05F44">
        <w:tc>
          <w:tcPr>
            <w:tcW w:w="1985" w:type="dxa"/>
          </w:tcPr>
          <w:p w:rsidR="009829D3" w:rsidRPr="00B169DF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9829D3" w:rsidRPr="009829D3" w:rsidRDefault="009829D3" w:rsidP="009829D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46C8">
              <w:rPr>
                <w:rFonts w:ascii="Corbel" w:hAnsi="Corbel"/>
                <w:b w:val="0"/>
                <w:szCs w:val="24"/>
              </w:rPr>
              <w:t>Zaliczenie ustne</w:t>
            </w:r>
          </w:p>
        </w:tc>
        <w:tc>
          <w:tcPr>
            <w:tcW w:w="2126" w:type="dxa"/>
          </w:tcPr>
          <w:p w:rsidR="009829D3" w:rsidRPr="009829D3" w:rsidRDefault="009829D3" w:rsidP="009829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86101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9829D3" w:rsidRPr="00B169DF" w:rsidTr="00C05F44">
        <w:tc>
          <w:tcPr>
            <w:tcW w:w="1985" w:type="dxa"/>
          </w:tcPr>
          <w:p w:rsidR="009829D3" w:rsidRPr="00B169DF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8</w:t>
            </w:r>
          </w:p>
        </w:tc>
        <w:tc>
          <w:tcPr>
            <w:tcW w:w="5528" w:type="dxa"/>
          </w:tcPr>
          <w:p w:rsidR="009829D3" w:rsidRPr="009829D3" w:rsidRDefault="009829D3" w:rsidP="009829D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46C8">
              <w:rPr>
                <w:rFonts w:ascii="Corbel" w:hAnsi="Corbel"/>
                <w:b w:val="0"/>
                <w:szCs w:val="24"/>
              </w:rPr>
              <w:t>Zaliczenie ustne</w:t>
            </w:r>
          </w:p>
        </w:tc>
        <w:tc>
          <w:tcPr>
            <w:tcW w:w="2126" w:type="dxa"/>
          </w:tcPr>
          <w:p w:rsidR="009829D3" w:rsidRPr="009829D3" w:rsidRDefault="009829D3" w:rsidP="009829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86101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9829D3" w:rsidRPr="00B169DF" w:rsidTr="00C05F44">
        <w:tc>
          <w:tcPr>
            <w:tcW w:w="1985" w:type="dxa"/>
          </w:tcPr>
          <w:p w:rsidR="009829D3" w:rsidRPr="00B169DF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EK_09</w:t>
            </w:r>
          </w:p>
        </w:tc>
        <w:tc>
          <w:tcPr>
            <w:tcW w:w="5528" w:type="dxa"/>
          </w:tcPr>
          <w:p w:rsidR="009829D3" w:rsidRPr="00BF46C8" w:rsidRDefault="009829D3" w:rsidP="009829D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46C8">
              <w:rPr>
                <w:rFonts w:ascii="Corbel" w:hAnsi="Corbel"/>
                <w:b w:val="0"/>
                <w:szCs w:val="24"/>
              </w:rPr>
              <w:t>Zaliczenie ustne</w:t>
            </w:r>
          </w:p>
        </w:tc>
        <w:tc>
          <w:tcPr>
            <w:tcW w:w="2126" w:type="dxa"/>
          </w:tcPr>
          <w:p w:rsidR="009829D3" w:rsidRPr="009829D3" w:rsidRDefault="009829D3" w:rsidP="009829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86101">
              <w:rPr>
                <w:rFonts w:ascii="Corbel" w:hAnsi="Corbel"/>
                <w:b w:val="0"/>
                <w:szCs w:val="24"/>
              </w:rPr>
              <w:t>Ćw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9829D3" w:rsidRDefault="009829D3" w:rsidP="009829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Obecność: dopuszczalna jest jedna nieobecność nieusprawiedliwiona. Każda kolejna obniża ocenę z przedmiotu.</w:t>
            </w:r>
          </w:p>
          <w:p w:rsidR="0085747A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ustne: trzy pytania, każde pytanie 1-3 punktów, max. 9.</w:t>
            </w:r>
          </w:p>
          <w:p w:rsidR="009829D3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Punktacja:</w:t>
            </w:r>
          </w:p>
          <w:p w:rsidR="009829D3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0-2 pkt. – 2,0</w:t>
            </w:r>
          </w:p>
          <w:p w:rsidR="009829D3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 pkt. – 3,0</w:t>
            </w:r>
          </w:p>
          <w:p w:rsidR="009829D3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5 pkt. – 3,5</w:t>
            </w:r>
          </w:p>
          <w:p w:rsidR="009829D3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6 pkt – 40</w:t>
            </w:r>
          </w:p>
          <w:p w:rsidR="009829D3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8 pkt – 4,5</w:t>
            </w:r>
          </w:p>
          <w:p w:rsidR="00923D7D" w:rsidRPr="00B169DF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9 pkt – 5,0</w:t>
            </w:r>
          </w:p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9829D3" w:rsidP="009829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B169DF" w:rsidRDefault="009829D3" w:rsidP="009829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B169DF" w:rsidTr="00923D7D">
        <w:tc>
          <w:tcPr>
            <w:tcW w:w="4962" w:type="dxa"/>
          </w:tcPr>
          <w:p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B169DF" w:rsidRDefault="009829D3" w:rsidP="009829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33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B169DF" w:rsidRDefault="009829D3" w:rsidP="009829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9829D3" w:rsidP="009829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653AF0" w:rsidRDefault="00653AF0" w:rsidP="00653A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M. Golka: </w:t>
            </w:r>
            <w:r w:rsidRPr="00D23150">
              <w:rPr>
                <w:rFonts w:ascii="Corbel" w:hAnsi="Corbel"/>
                <w:b w:val="0"/>
                <w:i/>
                <w:smallCaps w:val="0"/>
                <w:szCs w:val="24"/>
              </w:rPr>
              <w:t>Socjologia kultury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Warszawa: Scholar, 2008.</w:t>
            </w:r>
          </w:p>
          <w:p w:rsidR="00653AF0" w:rsidRDefault="00653AF0" w:rsidP="00653A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W. Griswold: </w:t>
            </w:r>
            <w:r w:rsidRPr="00AB318B">
              <w:rPr>
                <w:rFonts w:ascii="Corbel" w:hAnsi="Corbel"/>
                <w:b w:val="0"/>
                <w:i/>
                <w:smallCaps w:val="0"/>
                <w:szCs w:val="24"/>
              </w:rPr>
              <w:t>Socjologia kultury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Warszawa: Wydawnictwo Naukowe PWN, 2013.</w:t>
            </w:r>
          </w:p>
          <w:p w:rsidR="00653AF0" w:rsidRDefault="00653AF0" w:rsidP="00653A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A. Kłoskowska: </w:t>
            </w:r>
            <w:r w:rsidRPr="00AB318B">
              <w:rPr>
                <w:rFonts w:ascii="Corbel" w:hAnsi="Corbel"/>
                <w:b w:val="0"/>
                <w:i/>
                <w:smallCaps w:val="0"/>
                <w:szCs w:val="24"/>
              </w:rPr>
              <w:t>Socjologia kultury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: Warszawa: Wydawnictwo Naukowe PWN, 2007.</w:t>
            </w:r>
          </w:p>
          <w:p w:rsidR="00653AF0" w:rsidRDefault="00653AF0" w:rsidP="00653A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Kurczewska: </w:t>
            </w:r>
            <w:r w:rsidRPr="002F7FA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Kanon kultury narodowej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w: J. Kurczewska (red.) </w:t>
            </w:r>
            <w:r w:rsidRPr="002F7FA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Kanon kultury narodowe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j. Warszawa: Oficyna Naukowa, 2000.</w:t>
            </w:r>
          </w:p>
          <w:p w:rsidR="00653AF0" w:rsidRPr="00B169DF" w:rsidRDefault="00653AF0" w:rsidP="00653A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D. Porczyński: </w:t>
            </w:r>
            <w:r w:rsidRPr="00B6607D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Warsztaty wyobraźni i parki rozrywki: społeczne konstruowanie znaczeń w fandomach gier fabularnych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Rzeszów: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Wydawnictwo UR, 2021.</w:t>
            </w:r>
          </w:p>
        </w:tc>
      </w:tr>
      <w:tr w:rsidR="0085747A" w:rsidRPr="00B169DF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653AF0" w:rsidRPr="00A0369D" w:rsidRDefault="00653AF0" w:rsidP="00653AF0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P. Bourdieu: </w:t>
            </w:r>
            <w:r w:rsidRPr="000337A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Dystynkcja. Społeczna krytyka władzy sądzenia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. </w:t>
            </w:r>
            <w:r w:rsidRPr="00A0369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Warszawa: Scholar, 2000.</w:t>
            </w:r>
          </w:p>
          <w:p w:rsidR="00653AF0" w:rsidRPr="000337A5" w:rsidRDefault="00653AF0" w:rsidP="00653A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337A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N. Elias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:</w:t>
            </w:r>
            <w:r w:rsidRPr="000337A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</w:t>
            </w:r>
            <w:r w:rsidRPr="000337A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 procesie cywilizacji: analizy socjo- i psychogenetyczne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 Warszawa: Wydawnictwo A.B., 2011.</w:t>
            </w:r>
          </w:p>
          <w:p w:rsidR="00653AF0" w:rsidRPr="00BD0E80" w:rsidRDefault="00653AF0" w:rsidP="00653A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D0E8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A. Giddens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</w:t>
            </w:r>
            <w:r w:rsidRPr="00BD0E8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0337A5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Socjologia</w:t>
            </w:r>
            <w:r w:rsidRPr="00BD0E8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 Wydawnictwo Naukowe PWN, 2000.</w:t>
            </w:r>
          </w:p>
          <w:p w:rsidR="00653AF0" w:rsidRPr="00653AF0" w:rsidRDefault="00653AF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T. Szlendak, K. Olechnicki: </w:t>
            </w:r>
            <w:r w:rsidRPr="00D51FE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Nowe praktyki kulturowe Polaków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Warszawa: Wydawnictwo Naukowe PWN, 2017.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43A0" w:rsidRDefault="00B943A0" w:rsidP="00C16ABF">
      <w:pPr>
        <w:spacing w:after="0" w:line="240" w:lineRule="auto"/>
      </w:pPr>
      <w:r>
        <w:separator/>
      </w:r>
    </w:p>
  </w:endnote>
  <w:endnote w:type="continuationSeparator" w:id="0">
    <w:p w:rsidR="00B943A0" w:rsidRDefault="00B943A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43A0" w:rsidRDefault="00B943A0" w:rsidP="00C16ABF">
      <w:pPr>
        <w:spacing w:after="0" w:line="240" w:lineRule="auto"/>
      </w:pPr>
      <w:r>
        <w:separator/>
      </w:r>
    </w:p>
  </w:footnote>
  <w:footnote w:type="continuationSeparator" w:id="0">
    <w:p w:rsidR="00B943A0" w:rsidRDefault="00B943A0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751657"/>
    <w:multiLevelType w:val="hybridMultilevel"/>
    <w:tmpl w:val="B720B4EC"/>
    <w:lvl w:ilvl="0" w:tplc="89BA30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3D1F"/>
    <w:rsid w:val="000E72A2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054A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3AF0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829D3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43A0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B1A79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E04DB8-61EE-49C5-88A5-A8EDABA6A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AC470B-90CE-4E9B-8860-B981F8414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1</Pages>
  <Words>1011</Words>
  <Characters>6066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Instytut Filozofii</cp:lastModifiedBy>
  <cp:revision>4</cp:revision>
  <cp:lastPrinted>2019-02-06T12:12:00Z</cp:lastPrinted>
  <dcterms:created xsi:type="dcterms:W3CDTF">2024-09-15T18:00:00Z</dcterms:created>
  <dcterms:modified xsi:type="dcterms:W3CDTF">2024-10-07T09:49:00Z</dcterms:modified>
</cp:coreProperties>
</file>